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26E8F" w14:textId="77777777" w:rsidR="00395A0D" w:rsidRDefault="00395A0D" w:rsidP="00395A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WICH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fl.1466)</w:t>
      </w:r>
    </w:p>
    <w:p w14:paraId="52F84654" w14:textId="77777777" w:rsidR="00395A0D" w:rsidRDefault="00395A0D" w:rsidP="00395A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19AEF150" w14:textId="77777777" w:rsidR="00395A0D" w:rsidRDefault="00395A0D" w:rsidP="00395A0D">
      <w:pPr>
        <w:pStyle w:val="NoSpacing"/>
        <w:rPr>
          <w:rFonts w:cs="Times New Roman"/>
          <w:szCs w:val="24"/>
        </w:rPr>
      </w:pPr>
    </w:p>
    <w:p w14:paraId="676C5A02" w14:textId="77777777" w:rsidR="00395A0D" w:rsidRDefault="00395A0D" w:rsidP="00395A0D">
      <w:pPr>
        <w:pStyle w:val="NoSpacing"/>
        <w:rPr>
          <w:rFonts w:cs="Times New Roman"/>
          <w:szCs w:val="24"/>
        </w:rPr>
      </w:pPr>
    </w:p>
    <w:p w14:paraId="42C5F7A9" w14:textId="77777777" w:rsidR="00395A0D" w:rsidRDefault="00395A0D" w:rsidP="00395A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1466</w:t>
      </w:r>
      <w:r>
        <w:rPr>
          <w:rFonts w:cs="Times New Roman"/>
          <w:szCs w:val="24"/>
        </w:rPr>
        <w:tab/>
        <w:t xml:space="preserve">He was a scholar of Clare Hall, aged 14.   </w:t>
      </w:r>
      <w:r w:rsidRPr="00667BE3">
        <w:rPr>
          <w:rFonts w:cs="Times New Roman"/>
          <w:szCs w:val="24"/>
        </w:rPr>
        <w:t>(Alumni Cantab. vol.1 part 4 p.</w:t>
      </w:r>
      <w:r>
        <w:rPr>
          <w:rFonts w:cs="Times New Roman"/>
          <w:szCs w:val="24"/>
        </w:rPr>
        <w:t>481)</w:t>
      </w:r>
    </w:p>
    <w:p w14:paraId="3FBAEEAD" w14:textId="77777777" w:rsidR="00395A0D" w:rsidRDefault="00395A0D" w:rsidP="00395A0D">
      <w:pPr>
        <w:pStyle w:val="NoSpacing"/>
        <w:rPr>
          <w:rFonts w:cs="Times New Roman"/>
          <w:szCs w:val="24"/>
        </w:rPr>
      </w:pPr>
    </w:p>
    <w:p w14:paraId="01634C5A" w14:textId="77777777" w:rsidR="00395A0D" w:rsidRDefault="00395A0D" w:rsidP="00395A0D">
      <w:pPr>
        <w:pStyle w:val="NoSpacing"/>
        <w:rPr>
          <w:rFonts w:cs="Times New Roman"/>
          <w:szCs w:val="24"/>
        </w:rPr>
      </w:pPr>
    </w:p>
    <w:p w14:paraId="5974C294" w14:textId="77777777" w:rsidR="00395A0D" w:rsidRDefault="00395A0D" w:rsidP="00395A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February 2023</w:t>
      </w:r>
    </w:p>
    <w:p w14:paraId="603A5B9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238D1" w14:textId="77777777" w:rsidR="00395A0D" w:rsidRDefault="00395A0D" w:rsidP="009139A6">
      <w:r>
        <w:separator/>
      </w:r>
    </w:p>
  </w:endnote>
  <w:endnote w:type="continuationSeparator" w:id="0">
    <w:p w14:paraId="0716D978" w14:textId="77777777" w:rsidR="00395A0D" w:rsidRDefault="00395A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29B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AD4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FD0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01F03" w14:textId="77777777" w:rsidR="00395A0D" w:rsidRDefault="00395A0D" w:rsidP="009139A6">
      <w:r>
        <w:separator/>
      </w:r>
    </w:p>
  </w:footnote>
  <w:footnote w:type="continuationSeparator" w:id="0">
    <w:p w14:paraId="36E5F0B0" w14:textId="77777777" w:rsidR="00395A0D" w:rsidRDefault="00395A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452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056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ECE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0D"/>
    <w:rsid w:val="000666E0"/>
    <w:rsid w:val="002510B7"/>
    <w:rsid w:val="00395A0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264EB"/>
  <w15:chartTrackingRefBased/>
  <w15:docId w15:val="{C37703E7-D57D-44E7-837D-6DBD68F4C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2024-02-22T07:32:00Z</dcterms:created>
  <dcterms:modified xsi:type="dcterms:W3CDTF">2024-02-22T07:33:00Z</dcterms:modified>
</cp:coreProperties>
</file>